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D3B1D" w14:textId="77777777" w:rsidR="00861F95" w:rsidRDefault="00861F95" w:rsidP="00861F95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ROBERT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24C19889" w14:textId="77777777" w:rsidR="00861F95" w:rsidRDefault="00861F95" w:rsidP="00861F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Castle Baynard Ward, London.</w:t>
      </w:r>
    </w:p>
    <w:p w14:paraId="320580CF" w14:textId="77777777" w:rsidR="00861F95" w:rsidRDefault="00861F95" w:rsidP="00861F95">
      <w:pPr>
        <w:pStyle w:val="NoSpacing"/>
        <w:rPr>
          <w:rFonts w:cs="Times New Roman"/>
          <w:szCs w:val="24"/>
        </w:rPr>
      </w:pPr>
    </w:p>
    <w:p w14:paraId="182B5227" w14:textId="77777777" w:rsidR="00861F95" w:rsidRDefault="00861F95" w:rsidP="00861F95">
      <w:pPr>
        <w:pStyle w:val="NoSpacing"/>
        <w:rPr>
          <w:rFonts w:cs="Times New Roman"/>
          <w:szCs w:val="24"/>
        </w:rPr>
      </w:pPr>
    </w:p>
    <w:p w14:paraId="50FB6A8C" w14:textId="77777777" w:rsidR="00861F95" w:rsidRDefault="00861F95" w:rsidP="00861F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Scavengers for the Ward.</w:t>
      </w:r>
    </w:p>
    <w:p w14:paraId="58336888" w14:textId="77777777" w:rsidR="00861F95" w:rsidRDefault="00861F95" w:rsidP="00861F95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73E03EB" w14:textId="77777777" w:rsidR="00861F95" w:rsidRDefault="00861F95" w:rsidP="00861F95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p.548)</w:t>
      </w:r>
    </w:p>
    <w:p w14:paraId="31293865" w14:textId="77777777" w:rsidR="00861F95" w:rsidRDefault="00861F95" w:rsidP="00861F95">
      <w:pPr>
        <w:pStyle w:val="NoSpacing"/>
        <w:rPr>
          <w:rFonts w:eastAsia="Times New Roman" w:cs="Times New Roman"/>
          <w:szCs w:val="24"/>
        </w:rPr>
      </w:pPr>
    </w:p>
    <w:p w14:paraId="1565555C" w14:textId="77777777" w:rsidR="00861F95" w:rsidRDefault="00861F95" w:rsidP="00861F95">
      <w:pPr>
        <w:pStyle w:val="NoSpacing"/>
        <w:rPr>
          <w:rFonts w:eastAsia="Times New Roman" w:cs="Times New Roman"/>
          <w:szCs w:val="24"/>
        </w:rPr>
      </w:pPr>
    </w:p>
    <w:p w14:paraId="6B8855A7" w14:textId="77777777" w:rsidR="00861F95" w:rsidRDefault="00861F95" w:rsidP="00861F9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September 2023</w:t>
      </w:r>
    </w:p>
    <w:p w14:paraId="7AEE6C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35492" w14:textId="77777777" w:rsidR="00861F95" w:rsidRDefault="00861F95" w:rsidP="009139A6">
      <w:r>
        <w:separator/>
      </w:r>
    </w:p>
  </w:endnote>
  <w:endnote w:type="continuationSeparator" w:id="0">
    <w:p w14:paraId="59F702F0" w14:textId="77777777" w:rsidR="00861F95" w:rsidRDefault="00861F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15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5E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F17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BC631" w14:textId="77777777" w:rsidR="00861F95" w:rsidRDefault="00861F95" w:rsidP="009139A6">
      <w:r>
        <w:separator/>
      </w:r>
    </w:p>
  </w:footnote>
  <w:footnote w:type="continuationSeparator" w:id="0">
    <w:p w14:paraId="7C4CC00B" w14:textId="77777777" w:rsidR="00861F95" w:rsidRDefault="00861F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DEF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D0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9E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F95"/>
    <w:rsid w:val="000666E0"/>
    <w:rsid w:val="002510B7"/>
    <w:rsid w:val="005C130B"/>
    <w:rsid w:val="00826F5C"/>
    <w:rsid w:val="00861F95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1C4EC"/>
  <w15:chartTrackingRefBased/>
  <w15:docId w15:val="{29ED36DD-7D16-47C1-9CE5-2B9E0705A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2023-09-28T18:46:00Z</dcterms:created>
  <dcterms:modified xsi:type="dcterms:W3CDTF">2023-09-28T18:46:00Z</dcterms:modified>
</cp:coreProperties>
</file>